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1.   Televizyon yayınlarının hem olumlu hem de olumsuz etkileri vardır.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Aşağıdakilerden hangisi olumsuz etkile</w:t>
      </w:r>
      <w:r w:rsidRPr="008B6F13">
        <w:rPr>
          <w:rFonts w:ascii="Arial" w:hAnsi="Arial" w:cs="Arial"/>
          <w:sz w:val="20"/>
          <w:szCs w:val="20"/>
        </w:rPr>
        <w:softHyphen/>
        <w:t xml:space="preserve">rinden biri </w:t>
      </w:r>
      <w:r w:rsidRPr="008B6F13">
        <w:rPr>
          <w:rFonts w:ascii="Arial" w:hAnsi="Arial" w:cs="Arial"/>
          <w:sz w:val="20"/>
          <w:szCs w:val="20"/>
          <w:u w:val="single"/>
        </w:rPr>
        <w:t>değildir?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A. Uyku düzenini bozar.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B. Ders çalışmada isteksizlik yaratır.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Bilgilerin hafızada kalıcı olmasını sağlar.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D. Göz sağlığına zararlı olabilir.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2. Aşağıdakilerden hangisi insanların geçmişte kullandığı iletişim yollarından biri </w:t>
      </w:r>
      <w:r w:rsidRPr="008B6F13">
        <w:rPr>
          <w:rFonts w:ascii="Arial" w:hAnsi="Arial" w:cs="Arial"/>
          <w:sz w:val="20"/>
          <w:szCs w:val="20"/>
          <w:u w:val="single"/>
        </w:rPr>
        <w:t>olamaz</w:t>
      </w:r>
      <w:r w:rsidRPr="008B6F13">
        <w:rPr>
          <w:rFonts w:ascii="Arial" w:hAnsi="Arial" w:cs="Arial"/>
          <w:sz w:val="20"/>
          <w:szCs w:val="20"/>
        </w:rPr>
        <w:t>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duman     b) güvercin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davul      d) uydu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3.Aşağıdakilerden hangisi teknolojik gelişmenin bir ürünüdür?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internet    b) insan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ağaç        d) at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4.Eski insanlar saat yokken zamanı hangisi ile hesaplarlardı?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Ay saati      b) Duvar saati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Güneş saati   d) saat kulesi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5.Aşağıdakilerden hangisi eğitim alanında kullanılan teknolojik ürünlerdendir?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çamaşır makinesi   b) tepegöz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araba                d) telefon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6.Aşağıdakilerden hangisi yeni ürünlerin ortaya çıkmasında daha etkilidir?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gelişme    b) değişim  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üretim    d) ihtiyaçlar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7.Aşağıdakilerden hangisi evlerimizde kullandığımız bir teknolojik ürün </w:t>
      </w:r>
      <w:r w:rsidRPr="008B6F13">
        <w:rPr>
          <w:rFonts w:ascii="Arial" w:hAnsi="Arial" w:cs="Arial"/>
          <w:sz w:val="20"/>
          <w:szCs w:val="20"/>
          <w:u w:val="single"/>
        </w:rPr>
        <w:t>değildir</w:t>
      </w:r>
      <w:r w:rsidRPr="008B6F13">
        <w:rPr>
          <w:rFonts w:ascii="Arial" w:hAnsi="Arial" w:cs="Arial"/>
          <w:sz w:val="20"/>
          <w:szCs w:val="20"/>
        </w:rPr>
        <w:t>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otomobil      b) buzdolabı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radyo         d) televizyon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8.Aşağıdakilerden hangisi geri dönüşüm kutularının faydalarından biridir?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A-Yer altı kirliliğine neden olur.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B-Mikropların yayılmasına neden olur.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C-Enerji tasarrufu sağlar.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D-Çevreye kötü koku yayar.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9.Aşağıdakilerden hangisi kullanım alanı bakımından diğerlerinden farklıdır?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tren     b) bilgisayar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uçak    d) otomobil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10. Yeni bir ürün tasarlarken nelere dikkat edilmelidir?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A-Çok pahalı olmasına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B-Çok saçma olmasına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C-Çok komik olmasına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D-Eskiden olmayan bir ürün olmasına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11.Çöplerin kullanıldıktan sonra insanlara ve doğaya zarar vermeden yeniden kullanıma kazandırılmasına ne ad verilir?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a)geri dönüşüm       b) ileri dönüşüm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yukarı dönüşüm   d) aşağı dönüşüm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12.Aşağıdakilerden hangisi iletişim araçlarından </w:t>
      </w:r>
      <w:r w:rsidRPr="008B6F13">
        <w:rPr>
          <w:rFonts w:ascii="Arial" w:hAnsi="Arial" w:cs="Arial"/>
          <w:sz w:val="20"/>
          <w:szCs w:val="20"/>
          <w:u w:val="single"/>
        </w:rPr>
        <w:t>değildir</w:t>
      </w:r>
      <w:r w:rsidRPr="008B6F13">
        <w:rPr>
          <w:rFonts w:ascii="Arial" w:hAnsi="Arial" w:cs="Arial"/>
          <w:sz w:val="20"/>
          <w:szCs w:val="20"/>
        </w:rPr>
        <w:t>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Uçak     b) radyo   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telefon    d) telgraf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13. Plastik, cam ve kağıt gibi maddeleri kullandıktan sonra nereye atmalıyız?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A-geri dönüşüm kutusuna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B-çöp kutusuna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C-sokağa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D-okul bahçesine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14.Aşağıdakilerden hangisi sağlık alanında kullanılan teknolojik bir üründür?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televizyon      b) tepegöz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aşı              d) telefon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15.Eski insanlar aydınlanmak için aşağıdakilerden hangisini </w:t>
      </w:r>
      <w:r w:rsidRPr="008B6F13">
        <w:rPr>
          <w:rFonts w:ascii="Arial" w:hAnsi="Arial" w:cs="Arial"/>
          <w:sz w:val="20"/>
          <w:szCs w:val="20"/>
          <w:u w:val="single"/>
        </w:rPr>
        <w:t>kullanmamışlardır</w:t>
      </w:r>
      <w:r w:rsidRPr="008B6F13">
        <w:rPr>
          <w:rFonts w:ascii="Arial" w:hAnsi="Arial" w:cs="Arial"/>
          <w:sz w:val="20"/>
          <w:szCs w:val="20"/>
        </w:rPr>
        <w:t>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gaz lambası    b) balina yağı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ateş              d) lamba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16.Aşağıdakilerden hangisi ilkel bir haberleşme yöntemi değildir?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A-Dumanla haberleşme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B-Postayla haberleşme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C-Boruyla haberleşme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D-Güvercinle haberleşme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17.Aşağıdaki numaralardan hangisi itfaiyenin numarasıdır?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110   b) 112   c) 155   d) 156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18.   "İşlerimizi daha kolay ve hızlı yapabilmemiz için kullandığımız araçları, aletleri ve yön</w:t>
      </w:r>
      <w:r w:rsidRPr="008B6F13">
        <w:rPr>
          <w:rFonts w:ascii="Arial" w:hAnsi="Arial" w:cs="Arial"/>
          <w:sz w:val="20"/>
          <w:szCs w:val="20"/>
        </w:rPr>
        <w:softHyphen/>
        <w:t>temleri kapsayan bilgiye....................denir."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Yukarıdaki ifadede noktalı yere aşağıdakilerden hangisi yazılmalıdır?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teknik     b- ) icat     c- ) buluş     d- ) teknoloji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19. “Teknolojik ürünler kullanım alanlarına göre sınıflandırılırlar.”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Buna göre otomobil, tren, gemi, uçak gibi teknolojik ürünlerin kullanım alanı aşağıdakilerden hangisidir?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haberleşme              b- ) ulaşım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 ) eğitim                      d- ) sağlık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20. Tekerleğin icadı ile ilgili aşağıdaki ifade</w:t>
      </w:r>
      <w:r w:rsidRPr="008B6F13">
        <w:rPr>
          <w:rFonts w:ascii="Arial" w:hAnsi="Arial" w:cs="Arial"/>
          <w:sz w:val="20"/>
          <w:szCs w:val="20"/>
        </w:rPr>
        <w:softHyphen/>
        <w:t xml:space="preserve">lerden hangisi </w:t>
      </w:r>
      <w:r w:rsidRPr="008B6F13">
        <w:rPr>
          <w:rFonts w:ascii="Arial" w:hAnsi="Arial" w:cs="Arial"/>
          <w:sz w:val="20"/>
          <w:szCs w:val="20"/>
          <w:u w:val="single"/>
        </w:rPr>
        <w:t>yanlıştır?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Tekerleğin icadından sonra ilk ilkel ara</w:t>
      </w:r>
      <w:r w:rsidRPr="008B6F13">
        <w:rPr>
          <w:rFonts w:ascii="Arial" w:hAnsi="Arial" w:cs="Arial"/>
          <w:sz w:val="20"/>
          <w:szCs w:val="20"/>
        </w:rPr>
        <w:softHyphen/>
        <w:t>balar yapılmıştır.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 ) Tekerlek, insanlara yükleri bir yerden başka bir yere kolayca taşıma imkânı vermiştir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 ) Tekerlek icat edilmeseydi hiçbir oyuncak yapılamazdı.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 ) Tekerlek, insanlığın en önemli icatların</w:t>
      </w:r>
      <w:r w:rsidRPr="008B6F13">
        <w:rPr>
          <w:rFonts w:ascii="Arial" w:hAnsi="Arial" w:cs="Arial"/>
          <w:sz w:val="20"/>
          <w:szCs w:val="20"/>
        </w:rPr>
        <w:softHyphen/>
        <w:t>dan birisidir.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21.Uzakta olan sevdiklerimizle görüşebil</w:t>
      </w:r>
      <w:r w:rsidRPr="008B6F13">
        <w:rPr>
          <w:rFonts w:ascii="Arial" w:hAnsi="Arial" w:cs="Arial"/>
          <w:sz w:val="20"/>
          <w:szCs w:val="20"/>
        </w:rPr>
        <w:softHyphen/>
        <w:t xml:space="preserve">mek için aşağıdaki araçların hangisinden </w:t>
      </w:r>
      <w:r w:rsidRPr="008B6F13">
        <w:rPr>
          <w:rFonts w:ascii="Arial" w:hAnsi="Arial" w:cs="Arial"/>
          <w:sz w:val="20"/>
          <w:szCs w:val="20"/>
          <w:u w:val="single"/>
        </w:rPr>
        <w:t>yararlanmayız?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televizyon                b- ) faks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c- ) telefon                     d- ) İnternet                        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22.   I. saat                           II. gazete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   III. takvim                     IV. televizyon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İnsanlar tarih boyunca zamanı belirlemek için yukarıdaki araçlardan hangilerini kul</w:t>
      </w:r>
      <w:r w:rsidRPr="008B6F13">
        <w:rPr>
          <w:rFonts w:ascii="Arial" w:hAnsi="Arial" w:cs="Arial"/>
          <w:sz w:val="20"/>
          <w:szCs w:val="20"/>
        </w:rPr>
        <w:softHyphen/>
        <w:t>lanmışlardır?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I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-III                        </w:t>
      </w:r>
      <w:r w:rsidRPr="008B6F13">
        <w:rPr>
          <w:rFonts w:ascii="Arial" w:hAnsi="Arial" w:cs="Arial"/>
          <w:sz w:val="20"/>
          <w:szCs w:val="20"/>
        </w:rPr>
        <w:t xml:space="preserve">b- ) 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II </w:t>
      </w:r>
      <w:r w:rsidRPr="008B6F13">
        <w:rPr>
          <w:rFonts w:ascii="Arial" w:hAnsi="Arial" w:cs="Arial"/>
          <w:sz w:val="20"/>
          <w:szCs w:val="20"/>
        </w:rPr>
        <w:t xml:space="preserve">- </w:t>
      </w:r>
      <w:r w:rsidRPr="008B6F13">
        <w:rPr>
          <w:rFonts w:ascii="Arial" w:hAnsi="Arial" w:cs="Arial"/>
          <w:sz w:val="20"/>
          <w:szCs w:val="20"/>
          <w:lang w:val="en-US"/>
        </w:rPr>
        <w:t>IV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 ) l-lld- ) I</w:t>
      </w:r>
      <w:r w:rsidRPr="008B6F13">
        <w:rPr>
          <w:rFonts w:ascii="Arial" w:hAnsi="Arial" w:cs="Arial"/>
          <w:sz w:val="20"/>
          <w:szCs w:val="20"/>
          <w:lang w:val="en-US"/>
        </w:rPr>
        <w:t>-III-IV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23.Ağıdakilerden hangisi zamanı ölçmede </w:t>
      </w:r>
      <w:r w:rsidRPr="008B6F13">
        <w:rPr>
          <w:rFonts w:ascii="Arial" w:hAnsi="Arial" w:cs="Arial"/>
          <w:sz w:val="20"/>
          <w:szCs w:val="20"/>
          <w:u w:val="single"/>
        </w:rPr>
        <w:t>kullanılmamıştır</w:t>
      </w:r>
      <w:r w:rsidRPr="008B6F13">
        <w:rPr>
          <w:rFonts w:ascii="Arial" w:hAnsi="Arial" w:cs="Arial"/>
          <w:sz w:val="20"/>
          <w:szCs w:val="20"/>
        </w:rPr>
        <w:t>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güneş saati              b- ) yemek saati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 ) kum saati                 d- ) su saati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24. Televizyon yayınlarının hem olumlu hem de olumsuz etkileri vardır.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Aşağıdakilerden hangisi olumsuz etkile</w:t>
      </w:r>
      <w:r w:rsidRPr="008B6F13">
        <w:rPr>
          <w:rFonts w:ascii="Arial" w:hAnsi="Arial" w:cs="Arial"/>
          <w:sz w:val="20"/>
          <w:szCs w:val="20"/>
        </w:rPr>
        <w:softHyphen/>
        <w:t xml:space="preserve">rinden biri </w:t>
      </w:r>
      <w:r w:rsidRPr="008B6F13">
        <w:rPr>
          <w:rFonts w:ascii="Arial" w:hAnsi="Arial" w:cs="Arial"/>
          <w:sz w:val="20"/>
          <w:szCs w:val="20"/>
          <w:u w:val="single"/>
        </w:rPr>
        <w:t>değildir</w:t>
      </w:r>
      <w:r w:rsidRPr="008B6F13">
        <w:rPr>
          <w:rFonts w:ascii="Arial" w:hAnsi="Arial" w:cs="Arial"/>
          <w:sz w:val="20"/>
          <w:szCs w:val="20"/>
        </w:rPr>
        <w:t>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Uyku düzenini bozar.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 ) Ders çalışmada isteksizlik yaratır.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 ) Bilgilerin hafızada kalıcı olmasını sağlar.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 ) Göz sağlığına zararlı olabilir.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25.    I. mum                        </w:t>
      </w:r>
      <w:r w:rsidRPr="008B6F13">
        <w:rPr>
          <w:rFonts w:ascii="Arial" w:hAnsi="Arial" w:cs="Arial"/>
          <w:sz w:val="20"/>
          <w:szCs w:val="20"/>
          <w:lang w:val="de-DE"/>
        </w:rPr>
        <w:t xml:space="preserve">II. </w:t>
      </w:r>
      <w:r w:rsidRPr="008B6F13">
        <w:rPr>
          <w:rFonts w:ascii="Arial" w:hAnsi="Arial" w:cs="Arial"/>
          <w:sz w:val="20"/>
          <w:szCs w:val="20"/>
        </w:rPr>
        <w:t xml:space="preserve">gaz lambası </w:t>
      </w:r>
      <w:r w:rsidRPr="008B6F13">
        <w:rPr>
          <w:rFonts w:ascii="Arial" w:hAnsi="Arial" w:cs="Arial"/>
          <w:sz w:val="20"/>
          <w:szCs w:val="20"/>
        </w:rPr>
        <w:tab/>
      </w:r>
      <w:r w:rsidRPr="008B6F13">
        <w:rPr>
          <w:rFonts w:ascii="Arial" w:hAnsi="Arial" w:cs="Arial"/>
          <w:sz w:val="20"/>
          <w:szCs w:val="20"/>
          <w:lang w:val="de-DE"/>
        </w:rPr>
        <w:t xml:space="preserve">III. </w:t>
      </w:r>
      <w:r w:rsidRPr="008B6F13">
        <w:rPr>
          <w:rFonts w:ascii="Arial" w:hAnsi="Arial" w:cs="Arial"/>
          <w:sz w:val="20"/>
          <w:szCs w:val="20"/>
        </w:rPr>
        <w:t xml:space="preserve">elektrik                    </w:t>
      </w:r>
      <w:r w:rsidRPr="008B6F13">
        <w:rPr>
          <w:rFonts w:ascii="Arial" w:hAnsi="Arial" w:cs="Arial"/>
          <w:sz w:val="20"/>
          <w:szCs w:val="20"/>
          <w:lang w:val="de-DE"/>
        </w:rPr>
        <w:t xml:space="preserve">IV </w:t>
      </w:r>
      <w:r w:rsidRPr="008B6F13">
        <w:rPr>
          <w:rFonts w:ascii="Arial" w:hAnsi="Arial" w:cs="Arial"/>
          <w:sz w:val="20"/>
          <w:szCs w:val="20"/>
        </w:rPr>
        <w:t>kandil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Mekânların aydınlatılmasında yukarıdaki araçlar kullanılmıştır.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Bu araçların kronolojik sıralanışı aşağı</w:t>
      </w:r>
      <w:r w:rsidRPr="008B6F13">
        <w:rPr>
          <w:rFonts w:ascii="Arial" w:hAnsi="Arial" w:cs="Arial"/>
          <w:sz w:val="20"/>
          <w:szCs w:val="20"/>
        </w:rPr>
        <w:softHyphen/>
        <w:t>daki seçeneklerin hangisinde doğru ola</w:t>
      </w:r>
      <w:r w:rsidRPr="008B6F13">
        <w:rPr>
          <w:rFonts w:ascii="Arial" w:hAnsi="Arial" w:cs="Arial"/>
          <w:sz w:val="20"/>
          <w:szCs w:val="20"/>
        </w:rPr>
        <w:softHyphen/>
        <w:t>rak verilmiştir?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I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-II-III-IV             </w:t>
      </w:r>
      <w:r w:rsidRPr="008B6F13">
        <w:rPr>
          <w:rFonts w:ascii="Arial" w:hAnsi="Arial" w:cs="Arial"/>
          <w:sz w:val="20"/>
          <w:szCs w:val="20"/>
        </w:rPr>
        <w:t xml:space="preserve">b- ) 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II </w:t>
      </w:r>
      <w:r w:rsidRPr="008B6F13">
        <w:rPr>
          <w:rFonts w:ascii="Arial" w:hAnsi="Arial" w:cs="Arial"/>
          <w:sz w:val="20"/>
          <w:szCs w:val="20"/>
        </w:rPr>
        <w:t xml:space="preserve">- 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III </w:t>
      </w:r>
      <w:r w:rsidRPr="008B6F13">
        <w:rPr>
          <w:rFonts w:ascii="Arial" w:hAnsi="Arial" w:cs="Arial"/>
          <w:sz w:val="20"/>
          <w:szCs w:val="20"/>
        </w:rPr>
        <w:t xml:space="preserve">- I - </w:t>
      </w:r>
      <w:r w:rsidRPr="008B6F13">
        <w:rPr>
          <w:rFonts w:ascii="Arial" w:hAnsi="Arial" w:cs="Arial"/>
          <w:sz w:val="20"/>
          <w:szCs w:val="20"/>
          <w:lang w:val="en-US"/>
        </w:rPr>
        <w:t>IV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c- ) 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IV </w:t>
      </w:r>
      <w:r w:rsidRPr="008B6F13">
        <w:rPr>
          <w:rFonts w:ascii="Arial" w:hAnsi="Arial" w:cs="Arial"/>
          <w:sz w:val="20"/>
          <w:szCs w:val="20"/>
        </w:rPr>
        <w:t xml:space="preserve">- 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II </w:t>
      </w:r>
      <w:r w:rsidRPr="008B6F13">
        <w:rPr>
          <w:rFonts w:ascii="Arial" w:hAnsi="Arial" w:cs="Arial"/>
          <w:sz w:val="20"/>
          <w:szCs w:val="20"/>
        </w:rPr>
        <w:t xml:space="preserve">-1 - 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III             </w:t>
      </w:r>
      <w:r w:rsidRPr="008B6F13">
        <w:rPr>
          <w:rFonts w:ascii="Arial" w:hAnsi="Arial" w:cs="Arial"/>
          <w:sz w:val="20"/>
          <w:szCs w:val="20"/>
        </w:rPr>
        <w:t>d- ) IV-I-II-III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26. Çocukların yaşamında teknolojik geliş</w:t>
      </w:r>
      <w:r w:rsidRPr="008B6F13">
        <w:rPr>
          <w:rFonts w:ascii="Arial" w:hAnsi="Arial" w:cs="Arial"/>
          <w:sz w:val="20"/>
          <w:szCs w:val="20"/>
        </w:rPr>
        <w:softHyphen/>
        <w:t>melerin etkisini nasıl izleyebiliriz?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giysilerine bakarak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 ) yaşadıkları çevreye bakarak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 ) oyuncaklarına bakarak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 ) beslenmelerine bakarak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27. “Çevre kirliliğinin önüne geçmek ve doğal kaynakların tükenmesini önlemek için yapı</w:t>
      </w:r>
      <w:r w:rsidRPr="008B6F13">
        <w:rPr>
          <w:rFonts w:ascii="Arial" w:hAnsi="Arial" w:cs="Arial"/>
          <w:sz w:val="20"/>
          <w:szCs w:val="20"/>
        </w:rPr>
        <w:softHyphen/>
        <w:t>labilecek çalışmalardan biri de geri dönüşü</w:t>
      </w:r>
      <w:r w:rsidRPr="008B6F13">
        <w:rPr>
          <w:rFonts w:ascii="Arial" w:hAnsi="Arial" w:cs="Arial"/>
          <w:sz w:val="20"/>
          <w:szCs w:val="20"/>
        </w:rPr>
        <w:softHyphen/>
        <w:t xml:space="preserve">mü olan maddeleri kullanmaktır.” Aşağıdakilerden hangisi geri dönüşümü olan maddelerden </w:t>
      </w:r>
      <w:r w:rsidRPr="008B6F13">
        <w:rPr>
          <w:rFonts w:ascii="Arial" w:hAnsi="Arial" w:cs="Arial"/>
          <w:sz w:val="20"/>
          <w:szCs w:val="20"/>
          <w:u w:val="single"/>
        </w:rPr>
        <w:t>değildir</w:t>
      </w:r>
      <w:r w:rsidRPr="008B6F13">
        <w:rPr>
          <w:rFonts w:ascii="Arial" w:hAnsi="Arial" w:cs="Arial"/>
          <w:sz w:val="20"/>
          <w:szCs w:val="20"/>
        </w:rPr>
        <w:t>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a- ) ayakkabı boyası      b- ) ekmek poşeti 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 ) konserve kutusu      d- ) su şişesi</w:t>
      </w:r>
    </w:p>
    <w:p w:rsidR="00D9502F" w:rsidRPr="008B6F13" w:rsidRDefault="00D9502F" w:rsidP="008B6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8B6F13">
        <w:rPr>
          <w:rFonts w:ascii="Arial" w:hAnsi="Arial" w:cs="Arial"/>
          <w:i/>
          <w:iCs/>
          <w:color w:val="000000"/>
          <w:sz w:val="20"/>
          <w:szCs w:val="20"/>
        </w:rPr>
        <w:t>28)-Aşağıdaki takvim çeşitlerinden hangisinde Güneş yılı esas alınmıştır?</w:t>
      </w:r>
    </w:p>
    <w:p w:rsidR="00D9502F" w:rsidRPr="008B6F13" w:rsidRDefault="00D9502F" w:rsidP="008B6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8B6F13">
        <w:rPr>
          <w:rFonts w:ascii="Arial" w:hAnsi="Arial" w:cs="Arial"/>
          <w:i/>
          <w:iCs/>
          <w:color w:val="000000"/>
          <w:sz w:val="20"/>
          <w:szCs w:val="20"/>
        </w:rPr>
        <w:t>A .Hicri       B. Miladi   C.12 hayvanlı   D.Rumi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29-Aşağıdaki teknolojik ürünlerin hangisinin icadı diğerlerinden daha eskidir?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A-Telgraf                       B-Cep Telefonu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B-Televizyon                  D-Bilgisayar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30-   1-uçak       2-telefon        3-iş makinesi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Yukarıdaki teknolojik ürünlerin alanlarının doğru sıralanışı hangisidir?</w:t>
      </w:r>
    </w:p>
    <w:tbl>
      <w:tblPr>
        <w:tblW w:w="0" w:type="auto"/>
        <w:tblInd w:w="-106" w:type="dxa"/>
        <w:tblLook w:val="00A0"/>
      </w:tblPr>
      <w:tblGrid>
        <w:gridCol w:w="534"/>
        <w:gridCol w:w="1417"/>
        <w:gridCol w:w="1559"/>
        <w:gridCol w:w="1418"/>
      </w:tblGrid>
      <w:tr w:rsidR="00D9502F" w:rsidRPr="00442F7A">
        <w:tc>
          <w:tcPr>
            <w:tcW w:w="534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3.2pt;margin-top:13.15pt;width:31.5pt;height:0;z-index:251658240;mso-position-horizontal-relative:text;mso-position-vertical-relative:text" o:connectortype="straight"/>
              </w:pict>
            </w:r>
            <w:r w:rsidRPr="00442F7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pict>
                <v:shape id="_x0000_s1027" type="#_x0000_t32" style="position:absolute;margin-left:16.6pt;margin-top:13.15pt;width:30pt;height:0;z-index:251659264;mso-position-horizontal-relative:text;mso-position-vertical-relative:text" o:connectortype="straight"/>
              </w:pict>
            </w:r>
            <w:r w:rsidRPr="00442F7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pict>
                <v:shape id="_x0000_s1028" type="#_x0000_t32" style="position:absolute;margin-left:9.9pt;margin-top:13.15pt;width:33pt;height:0;z-index:251660288;mso-position-horizontal-relative:text;mso-position-vertical-relative:text" o:connectortype="straight"/>
              </w:pict>
            </w:r>
            <w:r w:rsidRPr="00442F7A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02F" w:rsidRPr="00442F7A">
        <w:tc>
          <w:tcPr>
            <w:tcW w:w="534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A-</w:t>
            </w:r>
          </w:p>
        </w:tc>
        <w:tc>
          <w:tcPr>
            <w:tcW w:w="1417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Ulaşım</w:t>
            </w:r>
          </w:p>
        </w:tc>
        <w:tc>
          <w:tcPr>
            <w:tcW w:w="1559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Eğitim</w:t>
            </w:r>
          </w:p>
        </w:tc>
        <w:tc>
          <w:tcPr>
            <w:tcW w:w="1418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İletişim</w:t>
            </w:r>
          </w:p>
        </w:tc>
      </w:tr>
      <w:tr w:rsidR="00D9502F" w:rsidRPr="00442F7A">
        <w:tc>
          <w:tcPr>
            <w:tcW w:w="534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B-</w:t>
            </w:r>
          </w:p>
        </w:tc>
        <w:tc>
          <w:tcPr>
            <w:tcW w:w="1417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Ulaşım</w:t>
            </w:r>
          </w:p>
        </w:tc>
        <w:tc>
          <w:tcPr>
            <w:tcW w:w="1559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İletişim</w:t>
            </w:r>
          </w:p>
        </w:tc>
        <w:tc>
          <w:tcPr>
            <w:tcW w:w="1418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Sağlık</w:t>
            </w:r>
          </w:p>
        </w:tc>
      </w:tr>
      <w:tr w:rsidR="00D9502F" w:rsidRPr="00442F7A">
        <w:tc>
          <w:tcPr>
            <w:tcW w:w="534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C-</w:t>
            </w:r>
          </w:p>
        </w:tc>
        <w:tc>
          <w:tcPr>
            <w:tcW w:w="1417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Eğitim</w:t>
            </w:r>
          </w:p>
        </w:tc>
        <w:tc>
          <w:tcPr>
            <w:tcW w:w="1559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Ev aletleri</w:t>
            </w:r>
          </w:p>
        </w:tc>
        <w:tc>
          <w:tcPr>
            <w:tcW w:w="1418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Ulaşım</w:t>
            </w:r>
          </w:p>
        </w:tc>
      </w:tr>
      <w:tr w:rsidR="00D9502F" w:rsidRPr="00442F7A">
        <w:tc>
          <w:tcPr>
            <w:tcW w:w="534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D-</w:t>
            </w:r>
          </w:p>
        </w:tc>
        <w:tc>
          <w:tcPr>
            <w:tcW w:w="1417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Ulaşım</w:t>
            </w:r>
          </w:p>
        </w:tc>
        <w:tc>
          <w:tcPr>
            <w:tcW w:w="1559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Eğitim</w:t>
            </w:r>
          </w:p>
        </w:tc>
        <w:tc>
          <w:tcPr>
            <w:tcW w:w="1418" w:type="dxa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İş makinesi</w:t>
            </w:r>
          </w:p>
        </w:tc>
      </w:tr>
    </w:tbl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31-İletişim araçlarından telefonun mucidi kimdir?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A-Graham Edison                 B-Galilei Galileo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C-Thomas Edison                 D-GrahamBell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98"/>
        <w:gridCol w:w="1559"/>
        <w:gridCol w:w="1418"/>
      </w:tblGrid>
      <w:tr w:rsidR="00D9502F" w:rsidRPr="00442F7A">
        <w:tc>
          <w:tcPr>
            <w:tcW w:w="1498" w:type="dxa"/>
            <w:shd w:val="clear" w:color="auto" w:fill="FDE9D9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uçak</w:t>
            </w:r>
          </w:p>
        </w:tc>
        <w:tc>
          <w:tcPr>
            <w:tcW w:w="1559" w:type="dxa"/>
            <w:shd w:val="clear" w:color="auto" w:fill="FDE9D9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kağnı</w:t>
            </w:r>
          </w:p>
        </w:tc>
        <w:tc>
          <w:tcPr>
            <w:tcW w:w="1418" w:type="dxa"/>
            <w:shd w:val="clear" w:color="auto" w:fill="FDE9D9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tren</w:t>
            </w:r>
          </w:p>
        </w:tc>
      </w:tr>
      <w:tr w:rsidR="00D9502F" w:rsidRPr="00442F7A">
        <w:tc>
          <w:tcPr>
            <w:tcW w:w="1498" w:type="dxa"/>
            <w:shd w:val="clear" w:color="auto" w:fill="FDE9D9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otobüs</w:t>
            </w:r>
          </w:p>
        </w:tc>
        <w:tc>
          <w:tcPr>
            <w:tcW w:w="1559" w:type="dxa"/>
            <w:shd w:val="clear" w:color="auto" w:fill="FDE9D9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Motorsiklet</w:t>
            </w:r>
          </w:p>
        </w:tc>
        <w:tc>
          <w:tcPr>
            <w:tcW w:w="1418" w:type="dxa"/>
            <w:shd w:val="clear" w:color="auto" w:fill="FDE9D9"/>
          </w:tcPr>
          <w:p w:rsidR="00D9502F" w:rsidRPr="00442F7A" w:rsidRDefault="00D9502F" w:rsidP="006E7DA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42F7A">
              <w:rPr>
                <w:rFonts w:ascii="Arial" w:hAnsi="Arial" w:cs="Arial"/>
                <w:sz w:val="20"/>
                <w:szCs w:val="20"/>
              </w:rPr>
              <w:t>otomobil</w:t>
            </w:r>
          </w:p>
        </w:tc>
      </w:tr>
    </w:tbl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32-Yukarıdaki tabloda verilen ulaşım araçlarından kaç tanesi günümüzde kullanılmaktadır.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A-3               B-4               C-5              D-6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33-26 Aralık 1925 tarihinde kabul edilen kanunla takvim ve saat ölçülerinde değişiklik yapıldı.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Bu kanunun kabulüyle kullanılmaya başlanan takvim hangisidir?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A-Rumi takvim                   B-Hicri takvim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C-Masa takvimi                  D-Miladi takvim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34-Aşağıdaki teknolojik ürünlerden hangisinden saatin kaç olduğunu öğrenebiliriz?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A-Ütü     B-Cep telefonu      C-Teleskop     D-Stetoskop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35.Aşağıdaki iletişim araçlarından hangisi ilk insanların kullandığı araçlardan değildir?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A-internet        B-Güvercini       C-Duman       D-Davul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36-Aşağıdaki bilim adamlarından hangisi dünyayı karanlıktan kurtaran bilim adamıdır?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A-Thomas Edison              B-Albert Einstein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C-GrahamBell                   D-SamuelMorse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37-Hicri takvim ile ilgili verilen bilgilerden hangisi yanlıştır?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A-Ayın hareketine göre düzenlenir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B-Bir hicri yıl 365 gündür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C-Miladi takvimden önce kullandığımız takvimdir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D-Başlangıcı Hz. Muhammed’in Medine’ye hicretidir</w:t>
      </w:r>
    </w:p>
    <w:p w:rsidR="00D9502F" w:rsidRPr="008B6F13" w:rsidRDefault="00D9502F" w:rsidP="008B6F13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8B6F13">
        <w:rPr>
          <w:rFonts w:ascii="Arial" w:hAnsi="Arial" w:cs="Arial"/>
          <w:i/>
          <w:iCs/>
          <w:sz w:val="20"/>
          <w:szCs w:val="20"/>
        </w:rPr>
        <w:t>38)-‘Teknolojik ürünler eğlence amaçlı kullanılmaya başlanırsa yaşamımızı olumsuz etkiler.’</w:t>
      </w:r>
    </w:p>
    <w:p w:rsidR="00D9502F" w:rsidRPr="008B6F13" w:rsidRDefault="00D9502F" w:rsidP="008B6F13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8B6F13">
        <w:rPr>
          <w:rFonts w:ascii="Arial" w:hAnsi="Arial" w:cs="Arial"/>
          <w:i/>
          <w:iCs/>
          <w:sz w:val="20"/>
          <w:szCs w:val="20"/>
        </w:rPr>
        <w:t>Aşağıdakilerden hangisi bu durumlardan biri değildir?</w:t>
      </w:r>
    </w:p>
    <w:p w:rsidR="00D9502F" w:rsidRPr="008B6F13" w:rsidRDefault="00D9502F" w:rsidP="008B6F13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8B6F13">
        <w:rPr>
          <w:rFonts w:ascii="Arial" w:hAnsi="Arial" w:cs="Arial"/>
          <w:i/>
          <w:iCs/>
          <w:sz w:val="20"/>
          <w:szCs w:val="20"/>
        </w:rPr>
        <w:t>A.Geç saatlere kadar televizyon izlemek.</w:t>
      </w:r>
    </w:p>
    <w:p w:rsidR="00D9502F" w:rsidRPr="008B6F13" w:rsidRDefault="00D9502F" w:rsidP="008B6F13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8B6F13">
        <w:rPr>
          <w:rFonts w:ascii="Arial" w:hAnsi="Arial" w:cs="Arial"/>
          <w:i/>
          <w:iCs/>
          <w:sz w:val="20"/>
          <w:szCs w:val="20"/>
        </w:rPr>
        <w:t>B.Uzun süre bilgisayar kullanmak.</w:t>
      </w:r>
    </w:p>
    <w:p w:rsidR="00D9502F" w:rsidRPr="008B6F13" w:rsidRDefault="00D9502F" w:rsidP="008B6F13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8B6F13">
        <w:rPr>
          <w:rFonts w:ascii="Arial" w:hAnsi="Arial" w:cs="Arial"/>
          <w:i/>
          <w:iCs/>
          <w:sz w:val="20"/>
          <w:szCs w:val="20"/>
        </w:rPr>
        <w:t>C.Tabletlerde sürekli oyun oynamak.</w:t>
      </w:r>
    </w:p>
    <w:p w:rsidR="00D9502F" w:rsidRPr="008B6F13" w:rsidRDefault="00D9502F" w:rsidP="008B6F13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i/>
          <w:iCs/>
          <w:sz w:val="20"/>
          <w:szCs w:val="20"/>
        </w:rPr>
        <w:t>D.Boş zamanlarda radyo dinlemek</w:t>
      </w:r>
    </w:p>
    <w:p w:rsidR="00D9502F" w:rsidRPr="008B6F13" w:rsidRDefault="00D9502F" w:rsidP="008B6F13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39-Aşağıdakilerden hangisi teknolojinin zararlarından biri değildir?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A-Çevrenin kirletilmesi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B-Teknolojik araçlardan yayılan radyasyon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C-İnternetin hayatımızı kolaylaştırması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D-Toplumsal alanda insan ilişkilerinin azalması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40-Kurtuluş Savaşı yıllarında hangisi daha çok kullanılmıştır?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A-Uçak         B-Telefon      C-İnternet       D-Telgraf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41-İcatlar yapılmasının en önemli sebebi nedir?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A-İnsanların meraklı olması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B-Bilim adamlarının para kazanmak istemesi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C-İnsanların ihtiyaçları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D-Mucitlerin ünlü olmak istemesi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42-Aşağıdaki araçlardan hangisini eğlenmek için kullanmayız?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A-Televizyon                     B-Bilgisayar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C-Akıllı telefon                 D-Buzdolabı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43-Aşağıdakilerden hangisi  teknolojik ürünlerin yanlış kullanılmasına örnek oluşturmaz?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A-Otomobille aşırı hız yapmak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B-Ödev için internete girmek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C-Televizyona sürekli ve yakından bakmak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D-Yüksek sesle sürekli radyo dinlemek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44.    Aşağıdakilerden hangisi teknolojik geliş</w:t>
      </w:r>
      <w:r w:rsidRPr="008B6F13">
        <w:rPr>
          <w:rFonts w:ascii="Arial" w:hAnsi="Arial" w:cs="Arial"/>
          <w:sz w:val="20"/>
          <w:szCs w:val="20"/>
        </w:rPr>
        <w:softHyphen/>
        <w:t xml:space="preserve">melerin önemini </w:t>
      </w:r>
      <w:r w:rsidRPr="008B6F13">
        <w:rPr>
          <w:rFonts w:ascii="Arial" w:hAnsi="Arial" w:cs="Arial"/>
          <w:sz w:val="20"/>
          <w:szCs w:val="20"/>
          <w:u w:val="single"/>
        </w:rPr>
        <w:t>anlatmaz?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A.  İnsanlar arasındaki ilişkileri geliştirir.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B.  insanların yaratıcılık gücünü engeller.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 Hayatı kolaylaştırır.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D.  İhtiyaçları karşılar.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45.    "Atıkların ayrılıp işlenerek yeni  malzeme  üretiminde kullanılmasına............................denir." ifadesinde noktalı yere aşağıdaki</w:t>
      </w:r>
      <w:r w:rsidRPr="008B6F13">
        <w:rPr>
          <w:rFonts w:ascii="Arial" w:hAnsi="Arial" w:cs="Arial"/>
          <w:sz w:val="20"/>
          <w:szCs w:val="20"/>
        </w:rPr>
        <w:softHyphen/>
        <w:t>lerden hangisi yazılmalıdır?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A. üretim                        B. pazarlama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geri kazanım             D. tüketim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46.   Teknolojik ürünlerin faydaları olduğu gibi za</w:t>
      </w:r>
      <w:r w:rsidRPr="008B6F13">
        <w:rPr>
          <w:rFonts w:ascii="Arial" w:hAnsi="Arial" w:cs="Arial"/>
          <w:sz w:val="20"/>
          <w:szCs w:val="20"/>
        </w:rPr>
        <w:softHyphen/>
        <w:t>rarları da vardır.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Aşağıdaki teknolojik ürünlerden hangisi</w:t>
      </w:r>
      <w:r w:rsidRPr="008B6F13">
        <w:rPr>
          <w:rFonts w:ascii="Arial" w:hAnsi="Arial" w:cs="Arial"/>
          <w:sz w:val="20"/>
          <w:szCs w:val="20"/>
        </w:rPr>
        <w:softHyphen/>
        <w:t xml:space="preserve">nin zararı </w:t>
      </w:r>
      <w:r w:rsidRPr="008B6F13">
        <w:rPr>
          <w:rFonts w:ascii="Arial" w:hAnsi="Arial" w:cs="Arial"/>
          <w:sz w:val="20"/>
          <w:szCs w:val="20"/>
          <w:u w:val="single"/>
        </w:rPr>
        <w:t>yoktur?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A. ütü                             B. bilgisayar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televizyon                  D. cep telefonu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47.    Teknolojinin doğaya zarar vermesini ön</w:t>
      </w:r>
      <w:r w:rsidRPr="008B6F13">
        <w:rPr>
          <w:rFonts w:ascii="Arial" w:hAnsi="Arial" w:cs="Arial"/>
          <w:sz w:val="20"/>
          <w:szCs w:val="20"/>
        </w:rPr>
        <w:softHyphen/>
        <w:t xml:space="preserve">lemek için aşağıdakilerden hangisinin yapılması </w:t>
      </w:r>
      <w:r w:rsidRPr="008B6F13">
        <w:rPr>
          <w:rFonts w:ascii="Arial" w:hAnsi="Arial" w:cs="Arial"/>
          <w:sz w:val="20"/>
          <w:szCs w:val="20"/>
          <w:u w:val="single"/>
        </w:rPr>
        <w:t>yanlış</w:t>
      </w:r>
      <w:r w:rsidRPr="008B6F13">
        <w:rPr>
          <w:rFonts w:ascii="Arial" w:hAnsi="Arial" w:cs="Arial"/>
          <w:sz w:val="20"/>
          <w:szCs w:val="20"/>
        </w:rPr>
        <w:t xml:space="preserve"> olur?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A.  Doğaya zarar verebilecek atıklar toplan</w:t>
      </w:r>
      <w:r w:rsidRPr="008B6F13">
        <w:rPr>
          <w:rFonts w:ascii="Arial" w:hAnsi="Arial" w:cs="Arial"/>
          <w:sz w:val="20"/>
          <w:szCs w:val="20"/>
        </w:rPr>
        <w:softHyphen/>
        <w:t>malıdır.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B.  Geri dönüşümü olan maddeler kullanıl</w:t>
      </w:r>
      <w:r w:rsidRPr="008B6F13">
        <w:rPr>
          <w:rFonts w:ascii="Arial" w:hAnsi="Arial" w:cs="Arial"/>
          <w:sz w:val="20"/>
          <w:szCs w:val="20"/>
        </w:rPr>
        <w:softHyphen/>
        <w:t>malıdır.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Teknoloji için ne gerekiyorsa yapılmalıdır.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D.  Fabrika atıkları için arıtma tesisleri yapıl</w:t>
      </w:r>
      <w:r w:rsidRPr="008B6F13">
        <w:rPr>
          <w:rFonts w:ascii="Arial" w:hAnsi="Arial" w:cs="Arial"/>
          <w:sz w:val="20"/>
          <w:szCs w:val="20"/>
        </w:rPr>
        <w:softHyphen/>
        <w:t>malıdır.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48.    Aşağıdakilerden hangisi insanları buluş yapmaya yönelten nedenlerden biridir?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A.  karşılaştıkları sorunları çözme isteği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B.  hoşça vakit geçirme isteği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çevresindekilere karşı üstün görünme isteği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D. zengin olma isteği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49. İnsanlar farklı kültürleri tanımaya çok me</w:t>
      </w:r>
      <w:r w:rsidRPr="008B6F13">
        <w:rPr>
          <w:rFonts w:ascii="Arial" w:hAnsi="Arial" w:cs="Arial"/>
          <w:sz w:val="20"/>
          <w:szCs w:val="20"/>
        </w:rPr>
        <w:softHyphen/>
        <w:t>raklıdır. Bu amaçlarına ulaşmak için aşa</w:t>
      </w:r>
      <w:r w:rsidRPr="008B6F13">
        <w:rPr>
          <w:rFonts w:ascii="Arial" w:hAnsi="Arial" w:cs="Arial"/>
          <w:sz w:val="20"/>
          <w:szCs w:val="20"/>
        </w:rPr>
        <w:softHyphen/>
        <w:t>ğıdakilerden hangisini yapmazlar?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A. </w:t>
      </w:r>
      <w:r w:rsidRPr="008B6F13">
        <w:rPr>
          <w:rFonts w:ascii="Arial" w:hAnsi="Arial" w:cs="Arial"/>
          <w:i/>
          <w:iCs/>
          <w:sz w:val="20"/>
          <w:szCs w:val="20"/>
        </w:rPr>
        <w:t xml:space="preserve">O </w:t>
      </w:r>
      <w:r w:rsidRPr="008B6F13">
        <w:rPr>
          <w:rFonts w:ascii="Arial" w:hAnsi="Arial" w:cs="Arial"/>
          <w:sz w:val="20"/>
          <w:szCs w:val="20"/>
        </w:rPr>
        <w:t>ülkelerin coğrafi özelliklerini ezberlerler.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B. Onların müziklerini dinlerler.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O ülkeleri anlatan kitapları okurlar.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D. Onların el sanatlarını incelerler.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50.  Aşağıdakilerden hangisi teknolojiyi bilinç</w:t>
      </w:r>
      <w:r w:rsidRPr="008B6F13">
        <w:rPr>
          <w:rFonts w:ascii="Arial" w:hAnsi="Arial" w:cs="Arial"/>
          <w:sz w:val="20"/>
          <w:szCs w:val="20"/>
        </w:rPr>
        <w:softHyphen/>
        <w:t>sizce kullanmayı anlatan bir davranıştır?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A.  alınan ürünün kullanma kılavuzunu oku</w:t>
      </w:r>
      <w:r w:rsidRPr="008B6F13">
        <w:rPr>
          <w:rFonts w:ascii="Arial" w:hAnsi="Arial" w:cs="Arial"/>
          <w:sz w:val="20"/>
          <w:szCs w:val="20"/>
        </w:rPr>
        <w:softHyphen/>
        <w:t>madan ürünü kullanmak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B.  bilgilere ulaşmak için İnternet'ten yarar</w:t>
      </w:r>
      <w:r w:rsidRPr="008B6F13">
        <w:rPr>
          <w:rFonts w:ascii="Arial" w:hAnsi="Arial" w:cs="Arial"/>
          <w:sz w:val="20"/>
          <w:szCs w:val="20"/>
        </w:rPr>
        <w:softHyphen/>
        <w:t>lanmak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televizyonu, uygun uzaklıktan izlemek</w:t>
      </w: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D. telefon konuşmalarını kısa tutmak</w:t>
      </w:r>
    </w:p>
    <w:p w:rsidR="00D9502F" w:rsidRPr="008B6F13" w:rsidRDefault="00D9502F" w:rsidP="006E7DA7">
      <w:pPr>
        <w:pStyle w:val="NoSpacing"/>
        <w:jc w:val="center"/>
        <w:rPr>
          <w:rFonts w:ascii="Arial" w:hAnsi="Arial" w:cs="Arial"/>
          <w:sz w:val="20"/>
          <w:szCs w:val="20"/>
        </w:rPr>
      </w:pPr>
    </w:p>
    <w:p w:rsidR="00D9502F" w:rsidRPr="008B6F13" w:rsidRDefault="00D9502F" w:rsidP="006E7DA7">
      <w:pPr>
        <w:pStyle w:val="NoSpacing"/>
        <w:jc w:val="center"/>
        <w:rPr>
          <w:rStyle w:val="Emphasis"/>
          <w:rFonts w:ascii="Arial" w:hAnsi="Arial" w:cs="Arial"/>
          <w:sz w:val="20"/>
          <w:szCs w:val="20"/>
        </w:rPr>
      </w:pPr>
      <w:r w:rsidRPr="008B6F13">
        <w:rPr>
          <w:rStyle w:val="Emphasis"/>
          <w:rFonts w:ascii="Arial" w:hAnsi="Arial" w:cs="Arial"/>
          <w:sz w:val="20"/>
          <w:szCs w:val="20"/>
        </w:rPr>
        <w:t>BAŞARILAR</w:t>
      </w:r>
    </w:p>
    <w:p w:rsidR="00D9502F" w:rsidRPr="008B6F13" w:rsidRDefault="00D9502F" w:rsidP="006E7DA7">
      <w:pPr>
        <w:pStyle w:val="NoSpacing"/>
        <w:jc w:val="center"/>
        <w:rPr>
          <w:rStyle w:val="Emphasis"/>
          <w:rFonts w:ascii="Arial" w:hAnsi="Arial" w:cs="Arial"/>
          <w:sz w:val="20"/>
          <w:szCs w:val="20"/>
        </w:rPr>
      </w:pPr>
      <w:r w:rsidRPr="008B6F13">
        <w:rPr>
          <w:rStyle w:val="Emphasis"/>
          <w:rFonts w:ascii="Arial" w:hAnsi="Arial" w:cs="Arial"/>
          <w:sz w:val="20"/>
          <w:szCs w:val="20"/>
        </w:rPr>
        <w:t>HER SORU 2 PUANDIR</w:t>
      </w:r>
    </w:p>
    <w:p w:rsidR="00D9502F" w:rsidRPr="008B6F13" w:rsidRDefault="00D9502F" w:rsidP="006E7DA7">
      <w:pPr>
        <w:pStyle w:val="NoSpacing"/>
        <w:jc w:val="center"/>
        <w:rPr>
          <w:rFonts w:ascii="Arial" w:hAnsi="Arial" w:cs="Arial"/>
          <w:sz w:val="20"/>
          <w:szCs w:val="20"/>
        </w:rPr>
      </w:pP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</w:p>
    <w:p w:rsidR="00D9502F" w:rsidRPr="008B6F13" w:rsidRDefault="00D9502F" w:rsidP="006E7DA7">
      <w:pPr>
        <w:pStyle w:val="NoSpacing"/>
        <w:rPr>
          <w:rStyle w:val="Emphasis"/>
          <w:rFonts w:ascii="Arial" w:hAnsi="Arial" w:cs="Arial"/>
          <w:sz w:val="20"/>
          <w:szCs w:val="20"/>
        </w:rPr>
      </w:pPr>
    </w:p>
    <w:p w:rsidR="00D9502F" w:rsidRPr="008B6F13" w:rsidRDefault="00D9502F" w:rsidP="006E7DA7">
      <w:pPr>
        <w:pStyle w:val="NoSpacing"/>
        <w:rPr>
          <w:rFonts w:ascii="Arial" w:hAnsi="Arial" w:cs="Arial"/>
          <w:sz w:val="20"/>
          <w:szCs w:val="20"/>
        </w:rPr>
      </w:pPr>
    </w:p>
    <w:sectPr w:rsidR="00D9502F" w:rsidRPr="008B6F13" w:rsidSect="006E7DA7">
      <w:headerReference w:type="default" r:id="rId7"/>
      <w:pgSz w:w="16838" w:h="11906" w:orient="landscape"/>
      <w:pgMar w:top="142" w:right="395" w:bottom="426" w:left="567" w:header="426" w:footer="708" w:gutter="0"/>
      <w:cols w:num="3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02F" w:rsidRDefault="00D9502F" w:rsidP="000932E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9502F" w:rsidRDefault="00D9502F" w:rsidP="000932E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02F" w:rsidRDefault="00D9502F" w:rsidP="000932E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9502F" w:rsidRDefault="00D9502F" w:rsidP="000932E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02F" w:rsidRPr="000422C0" w:rsidRDefault="00D9502F" w:rsidP="000422C0">
    <w:pPr>
      <w:pStyle w:val="Header"/>
      <w:rPr>
        <w:rFonts w:cs="Times New Roman"/>
      </w:rPr>
    </w:pPr>
    <w:r>
      <w:t>SOSYAL BİLGİSİ 2. DÖNEM 2.YAZILI                                                                                                                            ADI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93830"/>
    <w:multiLevelType w:val="hybridMultilevel"/>
    <w:tmpl w:val="26842208"/>
    <w:lvl w:ilvl="0" w:tplc="1AACBD34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16D35C2D"/>
    <w:multiLevelType w:val="hybridMultilevel"/>
    <w:tmpl w:val="FBC8D632"/>
    <w:lvl w:ilvl="0" w:tplc="610ED910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>
    <w:nsid w:val="6C6B00FC"/>
    <w:multiLevelType w:val="hybridMultilevel"/>
    <w:tmpl w:val="046E71D6"/>
    <w:lvl w:ilvl="0" w:tplc="7B445194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3">
    <w:nsid w:val="7AFC6F6C"/>
    <w:multiLevelType w:val="hybridMultilevel"/>
    <w:tmpl w:val="8ECCB19C"/>
    <w:lvl w:ilvl="0" w:tplc="98D80906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ACA"/>
    <w:rsid w:val="000422C0"/>
    <w:rsid w:val="00055C03"/>
    <w:rsid w:val="000932E7"/>
    <w:rsid w:val="000C40BF"/>
    <w:rsid w:val="00136486"/>
    <w:rsid w:val="001522A0"/>
    <w:rsid w:val="00153E7E"/>
    <w:rsid w:val="00196ACA"/>
    <w:rsid w:val="002415B3"/>
    <w:rsid w:val="003100BA"/>
    <w:rsid w:val="003101C5"/>
    <w:rsid w:val="00374F80"/>
    <w:rsid w:val="00442F7A"/>
    <w:rsid w:val="004E5005"/>
    <w:rsid w:val="005A3829"/>
    <w:rsid w:val="006E7DA7"/>
    <w:rsid w:val="00873D0C"/>
    <w:rsid w:val="00886A66"/>
    <w:rsid w:val="008B6F13"/>
    <w:rsid w:val="00985BB0"/>
    <w:rsid w:val="00B40E28"/>
    <w:rsid w:val="00BC00FD"/>
    <w:rsid w:val="00D9502F"/>
    <w:rsid w:val="00FE1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ACA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96ACA"/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196ACA"/>
    <w:rPr>
      <w:i/>
      <w:iCs/>
    </w:rPr>
  </w:style>
  <w:style w:type="paragraph" w:styleId="Header">
    <w:name w:val="header"/>
    <w:basedOn w:val="Normal"/>
    <w:link w:val="HeaderChar"/>
    <w:uiPriority w:val="99"/>
    <w:semiHidden/>
    <w:rsid w:val="00196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6ACA"/>
    <w:rPr>
      <w:rFonts w:eastAsia="Times New Roman"/>
      <w:lang w:eastAsia="tr-TR"/>
    </w:rPr>
  </w:style>
  <w:style w:type="paragraph" w:styleId="Footer">
    <w:name w:val="footer"/>
    <w:basedOn w:val="Normal"/>
    <w:link w:val="FooterChar"/>
    <w:uiPriority w:val="99"/>
    <w:rsid w:val="00196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6ACA"/>
    <w:rPr>
      <w:rFonts w:eastAsia="Times New Roman"/>
      <w:lang w:eastAsia="tr-TR"/>
    </w:rPr>
  </w:style>
  <w:style w:type="table" w:styleId="TableGrid">
    <w:name w:val="Table Grid"/>
    <w:basedOn w:val="TableNormal"/>
    <w:uiPriority w:val="99"/>
    <w:rsid w:val="00196AC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100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1512</Words>
  <Characters>8625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DALGA</dc:creator>
  <cp:keywords/>
  <dc:description/>
  <cp:lastModifiedBy>edanur</cp:lastModifiedBy>
  <cp:revision>11</cp:revision>
  <dcterms:created xsi:type="dcterms:W3CDTF">2016-01-20T11:27:00Z</dcterms:created>
  <dcterms:modified xsi:type="dcterms:W3CDTF">2016-04-14T21:40:00Z</dcterms:modified>
</cp:coreProperties>
</file>